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7D1CAB13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E04356">
        <w:rPr>
          <w:noProof w:val="0"/>
          <w:sz w:val="24"/>
          <w:szCs w:val="24"/>
        </w:rPr>
        <w:t>99</w:t>
      </w:r>
      <w:r w:rsidR="00E23AAC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72990" w:rsidRPr="00972990">
        <w:rPr>
          <w:bCs/>
          <w:noProof w:val="0"/>
          <w:sz w:val="24"/>
          <w:szCs w:val="24"/>
        </w:rPr>
        <w:t>1711592</w:t>
      </w:r>
      <w:r w:rsidR="008B6CEA" w:rsidRPr="008B6CEA">
        <w:t xml:space="preserve"> </w:t>
      </w:r>
    </w:p>
    <w:p w14:paraId="231362B2" w14:textId="068DB408" w:rsidR="00CD4C7B" w:rsidRPr="00B266B0" w:rsidRDefault="001D40C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 Republic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bookmarkStart w:id="1" w:name="_GoBack"/>
      <w:bookmarkEnd w:id="1"/>
      <w:r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5760E4">
        <w:rPr>
          <w:rFonts w:eastAsia="SimSun"/>
          <w:noProof w:val="0"/>
          <w:sz w:val="24"/>
          <w:szCs w:val="24"/>
          <w:lang w:eastAsia="zh-CN"/>
        </w:rPr>
        <w:t xml:space="preserve">October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  <w:r w:rsidR="00E04356">
        <w:rPr>
          <w:rFonts w:eastAsia="SimSun"/>
          <w:noProof w:val="0"/>
          <w:sz w:val="24"/>
          <w:szCs w:val="24"/>
          <w:lang w:eastAsia="zh-CN"/>
        </w:rPr>
        <w:tab/>
        <w:t xml:space="preserve">(Resubmission of </w:t>
      </w:r>
      <w:r w:rsidR="00E04356" w:rsidRPr="00E04356">
        <w:rPr>
          <w:rFonts w:eastAsia="SimSun"/>
          <w:noProof w:val="0"/>
          <w:sz w:val="24"/>
          <w:szCs w:val="24"/>
          <w:lang w:eastAsia="zh-CN"/>
        </w:rPr>
        <w:t>R2- 170</w:t>
      </w:r>
      <w:r w:rsidR="00C032EA">
        <w:rPr>
          <w:rFonts w:eastAsia="SimSun"/>
          <w:noProof w:val="0"/>
          <w:sz w:val="24"/>
          <w:szCs w:val="24"/>
          <w:lang w:eastAsia="zh-CN"/>
        </w:rPr>
        <w:t>9564</w:t>
      </w:r>
      <w:r w:rsidR="00E04356">
        <w:rPr>
          <w:rFonts w:eastAsia="SimSun"/>
          <w:noProof w:val="0"/>
          <w:sz w:val="24"/>
          <w:szCs w:val="24"/>
          <w:lang w:eastAsia="zh-CN"/>
        </w:rPr>
        <w:t>)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C18546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2111B">
        <w:rPr>
          <w:rFonts w:cs="Arial"/>
          <w:b/>
          <w:bCs/>
          <w:sz w:val="24"/>
          <w:lang w:eastAsia="ja-JP"/>
        </w:rPr>
        <w:t>10.4.1.</w:t>
      </w:r>
      <w:r w:rsidR="00455862">
        <w:rPr>
          <w:rFonts w:cs="Arial"/>
          <w:b/>
          <w:bCs/>
          <w:sz w:val="24"/>
          <w:lang w:eastAsia="ja-JP"/>
        </w:rPr>
        <w:t>6</w:t>
      </w:r>
      <w:r w:rsidR="00B2111B">
        <w:rPr>
          <w:rFonts w:cs="Arial"/>
          <w:b/>
          <w:bCs/>
          <w:sz w:val="24"/>
          <w:lang w:eastAsia="ja-JP"/>
        </w:rPr>
        <w:t>.</w:t>
      </w:r>
      <w:r w:rsidR="00455862">
        <w:rPr>
          <w:rFonts w:cs="Arial"/>
          <w:b/>
          <w:bCs/>
          <w:sz w:val="24"/>
          <w:lang w:eastAsia="ja-JP"/>
        </w:rPr>
        <w:t>4</w:t>
      </w:r>
    </w:p>
    <w:p w14:paraId="6A1BC0C1" w14:textId="021BC315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D57C01">
        <w:rPr>
          <w:rFonts w:ascii="Arial" w:hAnsi="Arial" w:cs="Arial"/>
          <w:b/>
          <w:bCs/>
          <w:sz w:val="24"/>
        </w:rPr>
        <w:t xml:space="preserve">Nokia </w:t>
      </w:r>
      <w:r w:rsidR="00090468">
        <w:rPr>
          <w:rFonts w:ascii="Arial" w:hAnsi="Arial" w:cs="Arial"/>
          <w:b/>
          <w:bCs/>
          <w:sz w:val="24"/>
        </w:rPr>
        <w:t>Shanghai Bell</w:t>
      </w:r>
    </w:p>
    <w:p w14:paraId="45BE90BE" w14:textId="31EC334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365EE">
        <w:rPr>
          <w:rFonts w:ascii="Arial" w:hAnsi="Arial" w:cs="Arial"/>
          <w:b/>
          <w:bCs/>
          <w:sz w:val="24"/>
        </w:rPr>
        <w:t>System Information Modification in NR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B51E3B1" w:rsidR="00CD4C7B" w:rsidRDefault="000365EE" w:rsidP="00CD4C7B">
      <w:r>
        <w:t>In</w:t>
      </w:r>
      <w:r w:rsidR="00E12242">
        <w:t xml:space="preserve"> RAN2#</w:t>
      </w:r>
      <w:r w:rsidR="00291577">
        <w:t>98 meeting, the following has been agreed with respect to system information value tag</w:t>
      </w:r>
      <w:r w:rsidR="0093224F">
        <w:t xml:space="preserve"> </w:t>
      </w:r>
      <w:r w:rsidR="0093224F">
        <w:fldChar w:fldCharType="begin"/>
      </w:r>
      <w:r w:rsidR="0093224F">
        <w:instrText xml:space="preserve"> REF _Ref485217277 \r \h </w:instrText>
      </w:r>
      <w:r w:rsidR="0093224F">
        <w:fldChar w:fldCharType="separate"/>
      </w:r>
      <w:r w:rsidR="0093224F">
        <w:t>[1]</w:t>
      </w:r>
      <w:r w:rsidR="0093224F">
        <w:fldChar w:fldCharType="end"/>
      </w:r>
      <w:r w:rsidR="00291577">
        <w:t>:</w:t>
      </w:r>
    </w:p>
    <w:p w14:paraId="0B8A6A08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58127DD9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will be at least a value tag and area ID</w:t>
      </w:r>
    </w:p>
    <w:p w14:paraId="5872D438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value tag is associated to each SIB</w:t>
      </w:r>
    </w:p>
    <w:p w14:paraId="48445D88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value tag can be valid in only one cell or when combined with an area ID to be valid in more than one cell.</w:t>
      </w:r>
    </w:p>
    <w:p w14:paraId="01C5078C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EBF30DD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area ID and valuetag is separately signalled or as a single identifier</w:t>
      </w:r>
    </w:p>
    <w:p w14:paraId="07C29889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F6268C1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area ID is associated to each SIB/ SI message or associated to a group of SIBs/ SI messages or all SIBs/ SI messages.</w:t>
      </w:r>
    </w:p>
    <w:p w14:paraId="0D599BAB" w14:textId="77777777" w:rsidR="00291577" w:rsidRDefault="00291577" w:rsidP="002915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053D771" w14:textId="710EE1D8" w:rsidR="00291577" w:rsidRDefault="00291577" w:rsidP="00CD4C7B"/>
    <w:p w14:paraId="62FB04D1" w14:textId="5C6B20CD" w:rsidR="00DA1624" w:rsidRDefault="00DA1624" w:rsidP="00CD4C7B">
      <w:r>
        <w:t xml:space="preserve">The remaining </w:t>
      </w:r>
      <w:r w:rsidR="000E6378">
        <w:t xml:space="preserve">two open </w:t>
      </w:r>
      <w:r>
        <w:t xml:space="preserve">issues have been </w:t>
      </w:r>
      <w:r w:rsidR="000E6378">
        <w:t xml:space="preserve">discussed in </w:t>
      </w:r>
      <w:r w:rsidR="000E6378">
        <w:fldChar w:fldCharType="begin"/>
      </w:r>
      <w:r w:rsidR="000E6378">
        <w:instrText xml:space="preserve"> REF _Ref484685132 \r \h </w:instrText>
      </w:r>
      <w:r w:rsidR="000E6378">
        <w:fldChar w:fldCharType="separate"/>
      </w:r>
      <w:r w:rsidR="000E6378">
        <w:t>[2]</w:t>
      </w:r>
      <w:r w:rsidR="000E6378">
        <w:fldChar w:fldCharType="end"/>
      </w:r>
      <w:r w:rsidR="000E6378">
        <w:t xml:space="preserve"> </w:t>
      </w:r>
      <w:r w:rsidR="00B2111B">
        <w:t>in which</w:t>
      </w:r>
      <w:r w:rsidR="000E6378">
        <w:t xml:space="preserve"> it is proposed that the area ID and value tags are signalled separately as part of Remaining Minimum SI (RMSI</w:t>
      </w:r>
      <w:r w:rsidR="005A5F48">
        <w:t>/SIB1</w:t>
      </w:r>
      <w:r w:rsidR="000E6378">
        <w:t xml:space="preserve">) and </w:t>
      </w:r>
      <w:r w:rsidR="00C6460E">
        <w:t xml:space="preserve">that </w:t>
      </w:r>
      <w:r w:rsidR="000E6378">
        <w:t>the area ID is associated with a SIB or group of SIBs.</w:t>
      </w:r>
    </w:p>
    <w:p w14:paraId="5480ECF2" w14:textId="2F98C1A3" w:rsidR="00DA1624" w:rsidRPr="006E13D1" w:rsidRDefault="00B647EE" w:rsidP="00CD4C7B">
      <w:r>
        <w:t>Several contributions have discussed the system information modification</w:t>
      </w:r>
      <w:r w:rsidR="00AC1446">
        <w:t xml:space="preserve"> in</w:t>
      </w:r>
      <w:r>
        <w:t xml:space="preserve"> </w:t>
      </w:r>
      <w:r w:rsidR="00A07D28">
        <w:t xml:space="preserve">past </w:t>
      </w:r>
      <w:r>
        <w:t>RAN2 meeting</w:t>
      </w:r>
      <w:r w:rsidR="00A07D28">
        <w:t>s</w:t>
      </w:r>
      <w:r>
        <w:t xml:space="preserve"> </w:t>
      </w:r>
      <w:r>
        <w:fldChar w:fldCharType="begin"/>
      </w:r>
      <w:r>
        <w:instrText xml:space="preserve"> REF _Ref484697309 \r \h </w:instrText>
      </w:r>
      <w:r>
        <w:fldChar w:fldCharType="separate"/>
      </w:r>
      <w:r>
        <w:t>[3]</w:t>
      </w:r>
      <w:r>
        <w:fldChar w:fldCharType="end"/>
      </w:r>
      <w:r>
        <w:t>-</w:t>
      </w:r>
      <w:r>
        <w:fldChar w:fldCharType="begin"/>
      </w:r>
      <w:r>
        <w:instrText xml:space="preserve"> REF _Ref484697313 \r \h </w:instrText>
      </w:r>
      <w:r>
        <w:fldChar w:fldCharType="separate"/>
      </w:r>
      <w:r>
        <w:t>[7]</w:t>
      </w:r>
      <w:r>
        <w:fldChar w:fldCharType="end"/>
      </w:r>
      <w:r>
        <w:t xml:space="preserve">. </w:t>
      </w:r>
      <w:r w:rsidR="000E6378">
        <w:t xml:space="preserve">In this contribution, we </w:t>
      </w:r>
      <w:r>
        <w:t>express our views with respect to</w:t>
      </w:r>
      <w:r w:rsidR="000E6378">
        <w:t xml:space="preserve"> </w:t>
      </w:r>
      <w:r w:rsidR="00AC1446">
        <w:t xml:space="preserve">handling of </w:t>
      </w:r>
      <w:r w:rsidR="000E6378">
        <w:t>system information modification in NR</w:t>
      </w:r>
      <w:r w:rsidR="006A1F80">
        <w:t>.</w:t>
      </w:r>
    </w:p>
    <w:p w14:paraId="127ACA6D" w14:textId="6BD5A6B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B3A85">
        <w:t>Discussion</w:t>
      </w:r>
    </w:p>
    <w:p w14:paraId="0CC6FA2C" w14:textId="4C0AE4CF" w:rsidR="00EE3A52" w:rsidRDefault="00EE3A52" w:rsidP="009F4F77">
      <w:r>
        <w:t>In LTE, the UEs are informed about a change in system information using either paging message or change</w:t>
      </w:r>
      <w:r w:rsidR="00B647EE">
        <w:t xml:space="preserve"> </w:t>
      </w:r>
      <w:r w:rsidR="00A11C6C">
        <w:t>in value tag</w:t>
      </w:r>
      <w:r w:rsidR="006E0303">
        <w:t xml:space="preserve"> </w:t>
      </w:r>
      <w:r w:rsidR="00B647EE">
        <w:t>[</w:t>
      </w:r>
      <w:r w:rsidR="00A22282">
        <w:t>8</w:t>
      </w:r>
      <w:r w:rsidR="00B647EE">
        <w:t>]</w:t>
      </w:r>
      <w:r>
        <w:t xml:space="preserve">. Taking LTE as baseline, the paging message and value tag can be re-used </w:t>
      </w:r>
      <w:r w:rsidR="00DC6F28">
        <w:t>for</w:t>
      </w:r>
      <w:r>
        <w:t xml:space="preserve"> NR </w:t>
      </w:r>
      <w:r w:rsidR="00DC6F28">
        <w:t>to indicate</w:t>
      </w:r>
      <w:r>
        <w:t xml:space="preserve"> a</w:t>
      </w:r>
      <w:r w:rsidR="00980B20">
        <w:t xml:space="preserve"> modification in</w:t>
      </w:r>
      <w:r>
        <w:t xml:space="preserve"> sy</w:t>
      </w:r>
      <w:r w:rsidR="00C049E3">
        <w:t xml:space="preserve">stem information. </w:t>
      </w:r>
      <w:r w:rsidR="006B3ED6">
        <w:t xml:space="preserve">The </w:t>
      </w:r>
      <w:r w:rsidR="00991068">
        <w:t xml:space="preserve">details of the </w:t>
      </w:r>
      <w:r w:rsidR="006B3ED6">
        <w:t>two mechanisms are discussed in the following.</w:t>
      </w:r>
    </w:p>
    <w:p w14:paraId="083AD0C0" w14:textId="66BC762B" w:rsidR="006B3ED6" w:rsidRDefault="006B3ED6" w:rsidP="00B86358">
      <w:pPr>
        <w:pStyle w:val="Heading2"/>
      </w:pPr>
      <w:r>
        <w:t>2</w:t>
      </w:r>
      <w:r w:rsidRPr="006E13D1">
        <w:t>.1</w:t>
      </w:r>
      <w:r w:rsidRPr="006E13D1">
        <w:tab/>
      </w:r>
      <w:r>
        <w:t>Value Tag Change</w:t>
      </w:r>
    </w:p>
    <w:p w14:paraId="15FB1947" w14:textId="7A26A3C8" w:rsidR="00F3308E" w:rsidRDefault="00581B34" w:rsidP="009F4F77">
      <w:r>
        <w:t xml:space="preserve">As agreed in RAN2#98 meeting, </w:t>
      </w:r>
      <w:r w:rsidR="00F3308E">
        <w:t>the value tag of a SIB could be valid within an area</w:t>
      </w:r>
      <w:r w:rsidR="006605B5">
        <w:t xml:space="preserve">, </w:t>
      </w:r>
      <w:r w:rsidR="00AA547B">
        <w:t xml:space="preserve">identified by an </w:t>
      </w:r>
      <w:r w:rsidR="00F3308E">
        <w:t>ID</w:t>
      </w:r>
      <w:r w:rsidR="006605B5">
        <w:t>,</w:t>
      </w:r>
      <w:r w:rsidR="00F3308E">
        <w:t xml:space="preserve"> if it is applicable in other cells. With</w:t>
      </w:r>
      <w:r w:rsidR="007B42B5">
        <w:t>in</w:t>
      </w:r>
      <w:r w:rsidR="00F3308E">
        <w:t xml:space="preserve"> the defined area, the UE does not </w:t>
      </w:r>
      <w:r w:rsidR="00C54B14">
        <w:t xml:space="preserve">have </w:t>
      </w:r>
      <w:r w:rsidR="00F3308E">
        <w:t xml:space="preserve">to re-acquire a previously stored SIB if </w:t>
      </w:r>
      <w:r w:rsidR="00BA1ABD">
        <w:t>th</w:t>
      </w:r>
      <w:r w:rsidR="008D59B1">
        <w:t>at</w:t>
      </w:r>
      <w:r w:rsidR="00BA1ABD">
        <w:t xml:space="preserve"> SIB </w:t>
      </w:r>
      <w:r w:rsidR="008D59B1">
        <w:t xml:space="preserve">in the </w:t>
      </w:r>
      <w:r w:rsidR="00BA1ABD">
        <w:t>new cell</w:t>
      </w:r>
      <w:r w:rsidR="00F3308E">
        <w:t xml:space="preserve"> has the same value tag. Otherwise, it needs to </w:t>
      </w:r>
      <w:r w:rsidR="009A115A">
        <w:t xml:space="preserve">acquire and </w:t>
      </w:r>
      <w:r w:rsidR="00F3308E">
        <w:t xml:space="preserve">update the </w:t>
      </w:r>
      <w:r w:rsidR="009A115A">
        <w:t xml:space="preserve">stored </w:t>
      </w:r>
      <w:r w:rsidR="00F3308E">
        <w:t>SIB. The same holds true when moving to a new are</w:t>
      </w:r>
      <w:r w:rsidR="00DE4510">
        <w:t xml:space="preserve">a with a different </w:t>
      </w:r>
      <w:r w:rsidR="00F3308E">
        <w:t xml:space="preserve">ID. </w:t>
      </w:r>
    </w:p>
    <w:p w14:paraId="7F7137CE" w14:textId="37661FFA" w:rsidR="00581B34" w:rsidRPr="00396993" w:rsidRDefault="00F3308E" w:rsidP="009F4F77">
      <w:pPr>
        <w:rPr>
          <w:b/>
        </w:rPr>
      </w:pPr>
      <w:r w:rsidRPr="00396993">
        <w:rPr>
          <w:b/>
        </w:rPr>
        <w:t xml:space="preserve">Proposal 1: The UE </w:t>
      </w:r>
      <w:r w:rsidR="00396993">
        <w:rPr>
          <w:b/>
        </w:rPr>
        <w:t>updates a previously stored SIB if</w:t>
      </w:r>
      <w:r w:rsidR="00D0532B">
        <w:rPr>
          <w:b/>
        </w:rPr>
        <w:t>: a)</w:t>
      </w:r>
      <w:r w:rsidR="00396993">
        <w:rPr>
          <w:b/>
        </w:rPr>
        <w:t xml:space="preserve"> the SIB of the new cell </w:t>
      </w:r>
      <w:r w:rsidR="00C54B14">
        <w:rPr>
          <w:b/>
        </w:rPr>
        <w:t xml:space="preserve">with same area ID </w:t>
      </w:r>
      <w:r w:rsidR="00396993">
        <w:rPr>
          <w:b/>
        </w:rPr>
        <w:t xml:space="preserve">has a different value tag or </w:t>
      </w:r>
      <w:r w:rsidR="00D0532B">
        <w:rPr>
          <w:b/>
        </w:rPr>
        <w:t xml:space="preserve">b) the new cell has </w:t>
      </w:r>
      <w:r w:rsidR="00396993">
        <w:rPr>
          <w:b/>
        </w:rPr>
        <w:t>a different area ID</w:t>
      </w:r>
      <w:r w:rsidR="00D0532B">
        <w:rPr>
          <w:b/>
        </w:rPr>
        <w:t>, irrespective of the value tag of the SIB</w:t>
      </w:r>
      <w:r w:rsidR="00396993">
        <w:rPr>
          <w:b/>
        </w:rPr>
        <w:t>.</w:t>
      </w:r>
    </w:p>
    <w:p w14:paraId="536000A8" w14:textId="63E57815" w:rsidR="004720CA" w:rsidRDefault="007A5AF5" w:rsidP="009F4F77">
      <w:r>
        <w:t xml:space="preserve">In case of a cell-specific SIB, the UE needs to re-acquire </w:t>
      </w:r>
      <w:r w:rsidR="00B6417B">
        <w:t>the</w:t>
      </w:r>
      <w:r>
        <w:t xml:space="preserve"> SIB if it has a value tag </w:t>
      </w:r>
      <w:r w:rsidR="001776A1">
        <w:t xml:space="preserve">that is different </w:t>
      </w:r>
      <w:r>
        <w:t xml:space="preserve">from the previously stored </w:t>
      </w:r>
      <w:r w:rsidR="00E947E5">
        <w:t>one. The UE can make use</w:t>
      </w:r>
      <w:r w:rsidR="00117D9F">
        <w:t xml:space="preserve"> of the value tag upon </w:t>
      </w:r>
      <w:r w:rsidR="00B90810">
        <w:t>return from</w:t>
      </w:r>
      <w:r w:rsidR="00AD1091">
        <w:t xml:space="preserve"> </w:t>
      </w:r>
      <w:r w:rsidR="00117D9F">
        <w:t xml:space="preserve">out of coverage to </w:t>
      </w:r>
      <w:r w:rsidR="009A7080">
        <w:t xml:space="preserve">verify if the previously </w:t>
      </w:r>
      <w:r w:rsidR="00F6553D">
        <w:t xml:space="preserve">stored </w:t>
      </w:r>
      <w:r w:rsidR="009A7080">
        <w:t>system information is still valid.</w:t>
      </w:r>
    </w:p>
    <w:p w14:paraId="33A57EE2" w14:textId="047D5EAC" w:rsidR="009B697B" w:rsidRDefault="00E947E5" w:rsidP="009F4F77">
      <w:pPr>
        <w:rPr>
          <w:b/>
        </w:rPr>
      </w:pPr>
      <w:r w:rsidRPr="00E947E5">
        <w:rPr>
          <w:b/>
        </w:rPr>
        <w:t>Proposal 2:</w:t>
      </w:r>
      <w:r>
        <w:rPr>
          <w:b/>
        </w:rPr>
        <w:t xml:space="preserve"> The UE updates a previously stored cell-specific SIB if the </w:t>
      </w:r>
      <w:r w:rsidR="00C50066">
        <w:rPr>
          <w:b/>
        </w:rPr>
        <w:t xml:space="preserve">stored </w:t>
      </w:r>
      <w:r>
        <w:rPr>
          <w:b/>
        </w:rPr>
        <w:t>SIB</w:t>
      </w:r>
      <w:r w:rsidR="00C50066">
        <w:rPr>
          <w:b/>
        </w:rPr>
        <w:t xml:space="preserve"> for that specific cell</w:t>
      </w:r>
      <w:r>
        <w:rPr>
          <w:b/>
        </w:rPr>
        <w:t xml:space="preserve"> has a different value tag. </w:t>
      </w:r>
    </w:p>
    <w:p w14:paraId="001779F9" w14:textId="2B42AD9D" w:rsidR="00397596" w:rsidRDefault="00AA47AB" w:rsidP="009F4F77">
      <w:r>
        <w:lastRenderedPageBreak/>
        <w:t>In LTE, the stored system information is valid for a certain pre-configured validity time</w:t>
      </w:r>
      <w:r w:rsidR="00C7327C">
        <w:t>, i.e., 3 hours in LTE</w:t>
      </w:r>
      <w:r w:rsidR="00A231E7">
        <w:t>.</w:t>
      </w:r>
      <w:r>
        <w:t xml:space="preserve"> Accordingly, the UE deletes any stored SIB </w:t>
      </w:r>
      <w:r w:rsidR="00FB7F50">
        <w:t xml:space="preserve">information after a </w:t>
      </w:r>
      <w:r>
        <w:t>validity time from the moment it was confirmed to be valid. It would be useful to keep the validity time in NR as it</w:t>
      </w:r>
      <w:r w:rsidR="000A6C23">
        <w:t xml:space="preserve"> helps </w:t>
      </w:r>
      <w:r w:rsidR="00001DE2">
        <w:t xml:space="preserve">to avoid </w:t>
      </w:r>
      <w:r w:rsidR="004C010A">
        <w:t xml:space="preserve">any </w:t>
      </w:r>
      <w:r w:rsidR="00001DE2">
        <w:t xml:space="preserve">UE </w:t>
      </w:r>
      <w:r w:rsidR="00D96EE5">
        <w:t xml:space="preserve">misinterpretation </w:t>
      </w:r>
      <w:r w:rsidR="000A6C23">
        <w:t xml:space="preserve">when the value tag </w:t>
      </w:r>
      <w:r w:rsidR="00C37DD0">
        <w:t>wraps around</w:t>
      </w:r>
      <w:r w:rsidR="00ED27F6">
        <w:t>, i.e., in LTE the 5bit value tag wraps</w:t>
      </w:r>
      <w:r w:rsidR="008E6C2E">
        <w:t xml:space="preserve"> around after 32 modif</w:t>
      </w:r>
      <w:r w:rsidR="00ED27F6">
        <w:t>i</w:t>
      </w:r>
      <w:r w:rsidR="008E6C2E">
        <w:t>c</w:t>
      </w:r>
      <w:r w:rsidR="00ED27F6">
        <w:t>ations</w:t>
      </w:r>
      <w:r w:rsidR="007B04BA">
        <w:t xml:space="preserve"> within 3 hours</w:t>
      </w:r>
      <w:r w:rsidR="00ED27F6">
        <w:t>,</w:t>
      </w:r>
      <w:r>
        <w:t xml:space="preserve"> and to delete</w:t>
      </w:r>
      <w:r w:rsidR="000A6C23">
        <w:t xml:space="preserve"> previously unused stored SI.</w:t>
      </w:r>
      <w:r w:rsidR="00A231E7">
        <w:t xml:space="preserve"> </w:t>
      </w:r>
      <w:r w:rsidR="000A6C23">
        <w:t>T</w:t>
      </w:r>
      <w:r w:rsidR="00DD2A07">
        <w:t xml:space="preserve">he validity time </w:t>
      </w:r>
      <w:r w:rsidR="000A6C23">
        <w:t>could be</w:t>
      </w:r>
      <w:r w:rsidR="00DD2A07">
        <w:t xml:space="preserve"> signalled as part of RMSI.</w:t>
      </w:r>
    </w:p>
    <w:p w14:paraId="5FD8DAB2" w14:textId="2504944A" w:rsidR="00DD2A07" w:rsidRPr="00BB44EC" w:rsidRDefault="00EF5E67" w:rsidP="009F4F77">
      <w:pPr>
        <w:rPr>
          <w:b/>
        </w:rPr>
      </w:pPr>
      <w:r>
        <w:rPr>
          <w:b/>
        </w:rPr>
        <w:t>Proposal 3</w:t>
      </w:r>
      <w:r w:rsidR="00DD2A07" w:rsidRPr="00BB44EC">
        <w:rPr>
          <w:b/>
        </w:rPr>
        <w:t xml:space="preserve">: A validity time </w:t>
      </w:r>
      <w:r w:rsidR="000A6C23" w:rsidRPr="00BB44EC">
        <w:rPr>
          <w:b/>
        </w:rPr>
        <w:t>for the system information is signalled as part of RMSI.</w:t>
      </w:r>
      <w:r w:rsidR="00637104">
        <w:rPr>
          <w:b/>
        </w:rPr>
        <w:t xml:space="preserve"> </w:t>
      </w:r>
    </w:p>
    <w:p w14:paraId="20A92B09" w14:textId="69E1897E" w:rsidR="00DD2A07" w:rsidRPr="009C139F" w:rsidRDefault="00EF5E67" w:rsidP="009F4F77">
      <w:pPr>
        <w:rPr>
          <w:b/>
        </w:rPr>
      </w:pPr>
      <w:r>
        <w:rPr>
          <w:b/>
        </w:rPr>
        <w:t>Proposal 4</w:t>
      </w:r>
      <w:r w:rsidR="00BB44EC" w:rsidRPr="009C139F">
        <w:rPr>
          <w:b/>
        </w:rPr>
        <w:t>: UE deletes any stored SIB information after a validity time from the moment it</w:t>
      </w:r>
      <w:r w:rsidR="00E5549D">
        <w:rPr>
          <w:b/>
        </w:rPr>
        <w:t xml:space="preserve"> has received </w:t>
      </w:r>
      <w:r w:rsidR="00353141">
        <w:rPr>
          <w:b/>
        </w:rPr>
        <w:t xml:space="preserve">and stored </w:t>
      </w:r>
      <w:r w:rsidR="00E5549D">
        <w:rPr>
          <w:b/>
        </w:rPr>
        <w:t>the SIB</w:t>
      </w:r>
      <w:r w:rsidR="009C139F" w:rsidRPr="009C139F">
        <w:rPr>
          <w:b/>
        </w:rPr>
        <w:t>.</w:t>
      </w:r>
    </w:p>
    <w:p w14:paraId="67AB3815" w14:textId="08424B3C" w:rsidR="0073632B" w:rsidRDefault="0073632B" w:rsidP="0073632B">
      <w:pPr>
        <w:pStyle w:val="Heading2"/>
      </w:pPr>
      <w:r>
        <w:t>2</w:t>
      </w:r>
      <w:r w:rsidRPr="006E13D1">
        <w:t>.1</w:t>
      </w:r>
      <w:r w:rsidRPr="006E13D1">
        <w:tab/>
      </w:r>
      <w:r w:rsidR="00B647EE">
        <w:t>Paging Indication</w:t>
      </w:r>
    </w:p>
    <w:p w14:paraId="07AD939B" w14:textId="16294066" w:rsidR="003478E2" w:rsidRDefault="00144308" w:rsidP="009F4F77">
      <w:r>
        <w:t>In LTE,</w:t>
      </w:r>
      <w:r w:rsidR="003478E2">
        <w:t xml:space="preserve"> when the network modifies some of the system information it notifies first the UEs using a paging message that is sent during a modification period. Upon receiving the paging message, the UE acquires the modified system information immediately from the start of the next modification period </w:t>
      </w:r>
      <w:r w:rsidR="003478E2">
        <w:fldChar w:fldCharType="begin"/>
      </w:r>
      <w:r w:rsidR="003478E2">
        <w:instrText xml:space="preserve"> REF _Ref484697792 \r \h </w:instrText>
      </w:r>
      <w:r w:rsidR="003478E2">
        <w:fldChar w:fldCharType="separate"/>
      </w:r>
      <w:r w:rsidR="003478E2">
        <w:t>[8]</w:t>
      </w:r>
      <w:r w:rsidR="003478E2">
        <w:fldChar w:fldCharType="end"/>
      </w:r>
      <w:r w:rsidR="003478E2">
        <w:t>. The concept of the modification period can be re-used for NR.</w:t>
      </w:r>
    </w:p>
    <w:p w14:paraId="5995AC72" w14:textId="4D04537F" w:rsidR="003478E2" w:rsidRPr="003478E2" w:rsidRDefault="00EF5E67" w:rsidP="009F4F77">
      <w:pPr>
        <w:rPr>
          <w:b/>
        </w:rPr>
      </w:pPr>
      <w:r>
        <w:rPr>
          <w:b/>
        </w:rPr>
        <w:t>Proposal 5</w:t>
      </w:r>
      <w:r w:rsidR="003478E2" w:rsidRPr="003478E2">
        <w:rPr>
          <w:b/>
        </w:rPr>
        <w:t xml:space="preserve">: The concept of the modification period is re-used </w:t>
      </w:r>
      <w:r w:rsidR="003478E2">
        <w:rPr>
          <w:b/>
        </w:rPr>
        <w:t>in</w:t>
      </w:r>
      <w:r w:rsidR="00540FB1">
        <w:rPr>
          <w:b/>
        </w:rPr>
        <w:t xml:space="preserve"> NR for Minimum SI and Other SI.</w:t>
      </w:r>
    </w:p>
    <w:p w14:paraId="27B0E39F" w14:textId="1DC165B4" w:rsidR="003478E2" w:rsidRDefault="00540FB1" w:rsidP="009F4F77">
      <w:r>
        <w:t>The paging message in LTE does not specify explicitly which SIB</w:t>
      </w:r>
      <w:r w:rsidR="00526F8E">
        <w:t xml:space="preserve"> has been modified. </w:t>
      </w:r>
      <w:r w:rsidR="000F2CF9">
        <w:t>In this case, t</w:t>
      </w:r>
      <w:r>
        <w:t xml:space="preserve">he UE had to re-acquire all the system information if the </w:t>
      </w:r>
      <w:r w:rsidR="00D506EE">
        <w:t xml:space="preserve">value tag in SIB 1 has changed. This leads to unnecessary re-acquisition of </w:t>
      </w:r>
      <w:r w:rsidR="007D01DE">
        <w:t xml:space="preserve">all </w:t>
      </w:r>
      <w:r w:rsidR="00D506EE">
        <w:t>system information.</w:t>
      </w:r>
      <w:r w:rsidR="003478E2">
        <w:t xml:space="preserve"> </w:t>
      </w:r>
      <w:r w:rsidR="00D506EE">
        <w:t xml:space="preserve"> To overcome this issue, the paging message could indicate specifically </w:t>
      </w:r>
      <w:r w:rsidR="00C86A49">
        <w:t>whether the MIB or any other SIB</w:t>
      </w:r>
      <w:r w:rsidR="00D506EE">
        <w:t xml:space="preserve"> has </w:t>
      </w:r>
      <w:r w:rsidR="00C86A49">
        <w:t>been modified such that the UE re-acquire only the modified part of system information. This indication</w:t>
      </w:r>
      <w:r w:rsidR="007D039D">
        <w:t>, for instance,</w:t>
      </w:r>
      <w:r w:rsidR="00C86A49">
        <w:t xml:space="preserve"> could be done using a bitmap.</w:t>
      </w:r>
    </w:p>
    <w:p w14:paraId="6D546224" w14:textId="02AEC1A8" w:rsidR="00C86A49" w:rsidRPr="00EE5EC0" w:rsidRDefault="00EF5E67" w:rsidP="009F4F77">
      <w:pPr>
        <w:rPr>
          <w:b/>
        </w:rPr>
      </w:pPr>
      <w:r>
        <w:rPr>
          <w:b/>
        </w:rPr>
        <w:t>Proposal 6</w:t>
      </w:r>
      <w:r w:rsidR="00C86A49" w:rsidRPr="00EE5EC0">
        <w:rPr>
          <w:b/>
        </w:rPr>
        <w:t xml:space="preserve">: The paging message indicates specifically </w:t>
      </w:r>
      <w:r w:rsidR="00EE5EC0" w:rsidRPr="00EE5EC0">
        <w:rPr>
          <w:b/>
        </w:rPr>
        <w:t>whether the MIB or any other SIB has been modified.</w:t>
      </w:r>
    </w:p>
    <w:p w14:paraId="6216F621" w14:textId="5F7EC768" w:rsidR="00EE5EC0" w:rsidRDefault="004D224B" w:rsidP="009F4F77">
      <w:r>
        <w:t>The</w:t>
      </w:r>
      <w:r w:rsidR="00EE5EC0">
        <w:t xml:space="preserve"> network may </w:t>
      </w:r>
      <w:r>
        <w:t xml:space="preserve">also </w:t>
      </w:r>
      <w:r w:rsidR="00EE5EC0">
        <w:t>refrain from sending a pagin</w:t>
      </w:r>
      <w:r>
        <w:t>g message if the on-demand SIB has not been delivered</w:t>
      </w:r>
      <w:r w:rsidR="0053570B">
        <w:t xml:space="preserve"> to any UE</w:t>
      </w:r>
      <w:r>
        <w:t xml:space="preserve"> in the cell or area </w:t>
      </w:r>
      <w:r w:rsidR="00BA114D">
        <w:t>(depending on whether it’s a cell-specific SIB or not)</w:t>
      </w:r>
      <w:r w:rsidR="00875624">
        <w:t xml:space="preserve"> </w:t>
      </w:r>
      <w:r w:rsidR="00BA114D">
        <w:t>for</w:t>
      </w:r>
      <w:r w:rsidR="00D423D6">
        <w:t xml:space="preserve"> the last validity time of the SIB</w:t>
      </w:r>
      <w:r w:rsidR="000546E3">
        <w:t xml:space="preserve"> that is signalled to UE</w:t>
      </w:r>
      <w:r w:rsidR="00AE0403">
        <w:t>s</w:t>
      </w:r>
      <w:r>
        <w:t>.</w:t>
      </w:r>
      <w:r w:rsidR="00A76B05">
        <w:t xml:space="preserve"> This avoid </w:t>
      </w:r>
      <w:r w:rsidR="002705CD">
        <w:t>unnecessary decoding of the paging message by the UE</w:t>
      </w:r>
      <w:r w:rsidR="00A76B05">
        <w:t>s</w:t>
      </w:r>
      <w:r w:rsidR="002705CD">
        <w:t xml:space="preserve"> and reduces the downlink radio resource overhead.</w:t>
      </w:r>
      <w:r w:rsidR="00395CCB">
        <w:t xml:space="preserve"> </w:t>
      </w:r>
    </w:p>
    <w:p w14:paraId="72C1B740" w14:textId="1DB4B8AD" w:rsidR="004D224B" w:rsidRPr="004D224B" w:rsidRDefault="004D224B" w:rsidP="004D224B">
      <w:pPr>
        <w:rPr>
          <w:b/>
        </w:rPr>
      </w:pPr>
      <w:r w:rsidRPr="004D224B">
        <w:rPr>
          <w:b/>
        </w:rPr>
        <w:t xml:space="preserve">Observation 1: The network may refrain from sending a paging message if the on-demand SIB has not been delivered in the cell or area (depending on whether it’s a cell-specific SIB or not) </w:t>
      </w:r>
      <w:r w:rsidR="00BA114D">
        <w:rPr>
          <w:b/>
        </w:rPr>
        <w:t xml:space="preserve">for the </w:t>
      </w:r>
      <w:r w:rsidR="00CD689D">
        <w:rPr>
          <w:b/>
        </w:rPr>
        <w:t xml:space="preserve">last </w:t>
      </w:r>
      <w:r w:rsidRPr="004D224B">
        <w:rPr>
          <w:b/>
        </w:rPr>
        <w:t>validity time</w:t>
      </w:r>
      <w:r w:rsidR="00BA114D">
        <w:rPr>
          <w:b/>
        </w:rPr>
        <w:t xml:space="preserve"> </w:t>
      </w:r>
      <w:r w:rsidR="004D27F1">
        <w:rPr>
          <w:b/>
        </w:rPr>
        <w:t xml:space="preserve">of the SIB that is </w:t>
      </w:r>
      <w:r w:rsidR="00BA114D">
        <w:rPr>
          <w:b/>
        </w:rPr>
        <w:t>signalled to UE</w:t>
      </w:r>
      <w:r w:rsidR="00A32E97">
        <w:rPr>
          <w:b/>
        </w:rPr>
        <w:t>s</w:t>
      </w:r>
      <w:r w:rsidRPr="004D224B">
        <w:rPr>
          <w:b/>
        </w:rPr>
        <w:t>.</w:t>
      </w:r>
    </w:p>
    <w:p w14:paraId="183ABAF9" w14:textId="5D2ADA64" w:rsidR="004D224B" w:rsidRDefault="006F0BB1" w:rsidP="009F4F77">
      <w:r>
        <w:t xml:space="preserve">Irrespective of whether the modified SIB is part of Minimum SI or Other SI, the network broadcasts the modified SIB in next modification period. </w:t>
      </w:r>
      <w:r w:rsidR="00D23C0B">
        <w:t xml:space="preserve">This applies for on-demand Other SI also which </w:t>
      </w:r>
      <w:r>
        <w:t>avoids that the UEs send SI requests for acquiring the modified on-demand SI</w:t>
      </w:r>
      <w:r w:rsidR="0053570B">
        <w:t>.</w:t>
      </w:r>
    </w:p>
    <w:p w14:paraId="2E31709F" w14:textId="7F8D31CD" w:rsidR="009F4F77" w:rsidRPr="00877A12" w:rsidRDefault="00EF5E67" w:rsidP="009F4F77">
      <w:pPr>
        <w:rPr>
          <w:b/>
        </w:rPr>
      </w:pPr>
      <w:r>
        <w:rPr>
          <w:b/>
        </w:rPr>
        <w:t>Proposal 7</w:t>
      </w:r>
      <w:r w:rsidR="0053570B" w:rsidRPr="003D26AC">
        <w:rPr>
          <w:b/>
        </w:rPr>
        <w:t>: The network broadcasts the modified system information in next modification period irrespective of whether the SI</w:t>
      </w:r>
      <w:r w:rsidR="003D26AC" w:rsidRPr="003D26AC">
        <w:rPr>
          <w:b/>
        </w:rPr>
        <w:t xml:space="preserve"> is part of Minimum SI or Other SI</w:t>
      </w:r>
      <w:r w:rsidR="00D23C0B">
        <w:rPr>
          <w:b/>
        </w:rPr>
        <w:t xml:space="preserve"> and whether the SI is on-demand SI or periodic broadcast SI</w:t>
      </w:r>
      <w:r w:rsidR="003D26AC" w:rsidRPr="003D26AC">
        <w:rPr>
          <w:b/>
        </w:rPr>
        <w:t>.</w:t>
      </w:r>
    </w:p>
    <w:p w14:paraId="43A12B72" w14:textId="718C2D0A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3D26AC">
        <w:t>Conclusion</w:t>
      </w:r>
    </w:p>
    <w:p w14:paraId="190C81D1" w14:textId="51FDAD20" w:rsidR="00CD4C7B" w:rsidRDefault="003D26AC" w:rsidP="00CD4C7B">
      <w:r>
        <w:t>In this contribution, we have discussed the procedures for system information modification in NR</w:t>
      </w:r>
      <w:r w:rsidR="00E9448B">
        <w:t xml:space="preserve"> taken LTE as baseline</w:t>
      </w:r>
      <w:r>
        <w:t>. The following has been observed and proposed:</w:t>
      </w:r>
    </w:p>
    <w:p w14:paraId="2E7502F1" w14:textId="1A24A3CC" w:rsidR="00EF5E67" w:rsidRPr="004D224B" w:rsidRDefault="00EF5E67" w:rsidP="007D1DD0">
      <w:pPr>
        <w:rPr>
          <w:b/>
        </w:rPr>
      </w:pPr>
      <w:r w:rsidRPr="004D224B">
        <w:rPr>
          <w:b/>
        </w:rPr>
        <w:t xml:space="preserve">Observation 1: The network may refrain from sending a paging message if the on-demand SIB has not been delivered in the cell or area (depending on whether it’s a cell-specific SIB or not) </w:t>
      </w:r>
      <w:r>
        <w:rPr>
          <w:b/>
        </w:rPr>
        <w:t xml:space="preserve">for the last </w:t>
      </w:r>
      <w:r w:rsidRPr="004D224B">
        <w:rPr>
          <w:b/>
        </w:rPr>
        <w:t>validity time</w:t>
      </w:r>
      <w:r>
        <w:rPr>
          <w:b/>
        </w:rPr>
        <w:t xml:space="preserve"> of the SIB that is signalled to UEs</w:t>
      </w:r>
      <w:r w:rsidRPr="004D224B">
        <w:rPr>
          <w:b/>
        </w:rPr>
        <w:t>.</w:t>
      </w:r>
    </w:p>
    <w:p w14:paraId="75478D8C" w14:textId="3CD07651" w:rsidR="00C62038" w:rsidRPr="00396993" w:rsidRDefault="00C62038" w:rsidP="007D1DD0">
      <w:pPr>
        <w:rPr>
          <w:b/>
        </w:rPr>
      </w:pPr>
      <w:r w:rsidRPr="00396993">
        <w:rPr>
          <w:b/>
        </w:rPr>
        <w:t xml:space="preserve">Proposal 1: The UE </w:t>
      </w:r>
      <w:r>
        <w:rPr>
          <w:b/>
        </w:rPr>
        <w:t>updates a previously stored SIB if: a) the SIB of the new cell with same area ID has a different value tag or b) the new cell has a different area ID, irrespective of the value tag of the SIB.</w:t>
      </w:r>
    </w:p>
    <w:p w14:paraId="7A7965B0" w14:textId="77777777" w:rsidR="00EF5E67" w:rsidRDefault="00EF5E67" w:rsidP="00EF5E67">
      <w:pPr>
        <w:rPr>
          <w:b/>
        </w:rPr>
      </w:pPr>
      <w:r w:rsidRPr="00E947E5">
        <w:rPr>
          <w:b/>
        </w:rPr>
        <w:t>Proposal 2:</w:t>
      </w:r>
      <w:r>
        <w:rPr>
          <w:b/>
        </w:rPr>
        <w:t xml:space="preserve"> The UE updates a previously stored cell-specific SIB if the stored SIB for that specific cell has a different value tag. </w:t>
      </w:r>
    </w:p>
    <w:p w14:paraId="461EC4B4" w14:textId="54A237FE" w:rsidR="006521CC" w:rsidRPr="00BB44EC" w:rsidRDefault="00EF5E67" w:rsidP="006521CC">
      <w:pPr>
        <w:rPr>
          <w:b/>
        </w:rPr>
      </w:pPr>
      <w:r>
        <w:rPr>
          <w:b/>
        </w:rPr>
        <w:t>Proposal 3</w:t>
      </w:r>
      <w:r w:rsidR="006521CC" w:rsidRPr="00BB44EC">
        <w:rPr>
          <w:b/>
        </w:rPr>
        <w:t>: A validity time for the system information is signalled as part of RMSI.</w:t>
      </w:r>
      <w:r w:rsidR="006521CC">
        <w:rPr>
          <w:b/>
        </w:rPr>
        <w:t xml:space="preserve"> </w:t>
      </w:r>
    </w:p>
    <w:p w14:paraId="3BB07F88" w14:textId="4E4A8AB3" w:rsidR="00EF5E67" w:rsidRPr="009C139F" w:rsidRDefault="00EF5E67" w:rsidP="006521CC">
      <w:pPr>
        <w:rPr>
          <w:b/>
        </w:rPr>
      </w:pPr>
      <w:r>
        <w:rPr>
          <w:b/>
        </w:rPr>
        <w:t>Proposal 4</w:t>
      </w:r>
      <w:r w:rsidRPr="009C139F">
        <w:rPr>
          <w:b/>
        </w:rPr>
        <w:t>: UE deletes any stored SIB information after a validity time from the moment it</w:t>
      </w:r>
      <w:r>
        <w:rPr>
          <w:b/>
        </w:rPr>
        <w:t xml:space="preserve"> has received and stored the SIB</w:t>
      </w:r>
      <w:r w:rsidRPr="009C139F">
        <w:rPr>
          <w:b/>
        </w:rPr>
        <w:t>.</w:t>
      </w:r>
    </w:p>
    <w:p w14:paraId="3006934B" w14:textId="503C8BB0" w:rsidR="006521CC" w:rsidRPr="003478E2" w:rsidRDefault="00EF5E67" w:rsidP="006521CC">
      <w:pPr>
        <w:rPr>
          <w:b/>
        </w:rPr>
      </w:pPr>
      <w:r>
        <w:rPr>
          <w:b/>
        </w:rPr>
        <w:lastRenderedPageBreak/>
        <w:t>Proposal 5</w:t>
      </w:r>
      <w:r w:rsidR="006521CC" w:rsidRPr="003478E2">
        <w:rPr>
          <w:b/>
        </w:rPr>
        <w:t xml:space="preserve">: The concept of the modification period is re-used </w:t>
      </w:r>
      <w:r w:rsidR="006521CC">
        <w:rPr>
          <w:b/>
        </w:rPr>
        <w:t>in NR for Minimum SI and Other SI.</w:t>
      </w:r>
    </w:p>
    <w:p w14:paraId="40EB3AAF" w14:textId="639E9789" w:rsidR="006521CC" w:rsidRPr="00EE5EC0" w:rsidRDefault="00EF5E67" w:rsidP="006521CC">
      <w:pPr>
        <w:rPr>
          <w:b/>
        </w:rPr>
      </w:pPr>
      <w:r>
        <w:rPr>
          <w:b/>
        </w:rPr>
        <w:t>Proposal 6</w:t>
      </w:r>
      <w:r w:rsidR="006521CC" w:rsidRPr="00EE5EC0">
        <w:rPr>
          <w:b/>
        </w:rPr>
        <w:t>: The paging message indicates specifically whether the MIB or any other SIB has been modified.</w:t>
      </w:r>
    </w:p>
    <w:p w14:paraId="3B8436C8" w14:textId="6BA5B5DB" w:rsidR="00D23C0B" w:rsidRPr="00E01161" w:rsidRDefault="00EF5E67" w:rsidP="00CD4C7B">
      <w:pPr>
        <w:rPr>
          <w:b/>
        </w:rPr>
      </w:pPr>
      <w:r>
        <w:rPr>
          <w:b/>
        </w:rPr>
        <w:t>Proposal 7</w:t>
      </w:r>
      <w:r w:rsidR="00D23C0B" w:rsidRPr="003D26AC">
        <w:rPr>
          <w:b/>
        </w:rPr>
        <w:t>: The network broadcasts the modified system information in next modification period irrespective of whether the SI is part of Minimum SI or Other SI</w:t>
      </w:r>
      <w:r w:rsidR="00D23C0B">
        <w:rPr>
          <w:b/>
        </w:rPr>
        <w:t xml:space="preserve"> and whether the SI is on-demand SI or periodic broadcast SI</w:t>
      </w:r>
      <w:r w:rsidR="00D23C0B" w:rsidRPr="003D26AC">
        <w:rPr>
          <w:b/>
        </w:rPr>
        <w:t>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7FB24D2" w14:textId="62EBFB6B" w:rsidR="00B02DCE" w:rsidRDefault="00B02DCE" w:rsidP="00B02D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485217277"/>
      <w:r>
        <w:t>Chairman notes, RAN2 Chairman (Intel), 3GPP TSG-RAN WG2 NR #98, Hangzhou, P.R. of China, 15</w:t>
      </w:r>
      <w:r w:rsidRPr="00360E2A">
        <w:rPr>
          <w:vertAlign w:val="superscript"/>
        </w:rPr>
        <w:t>th</w:t>
      </w:r>
      <w:r>
        <w:t xml:space="preserve"> – 19</w:t>
      </w:r>
      <w:r w:rsidRPr="00360E2A">
        <w:rPr>
          <w:vertAlign w:val="superscript"/>
        </w:rPr>
        <w:t>th</w:t>
      </w:r>
      <w:r>
        <w:t xml:space="preserve"> May 2017.</w:t>
      </w:r>
      <w:bookmarkEnd w:id="2"/>
    </w:p>
    <w:p w14:paraId="12191443" w14:textId="20298E36" w:rsidR="00AC0C17" w:rsidRDefault="00AC0C17" w:rsidP="00B02D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484685132"/>
      <w:r>
        <w:t>R2-17</w:t>
      </w:r>
      <w:r w:rsidR="008A0296">
        <w:t>06819</w:t>
      </w:r>
      <w:r>
        <w:t xml:space="preserve">, Signalling of System Information Area, </w:t>
      </w:r>
      <w:r w:rsidR="008A6757">
        <w:t>Nokia, Alcatel-Lucent Shanghai Bell, 3GPP TSG-RAN WG2 NR Adhoc #2, Qingdao, China, 27 – 29 June 2017.</w:t>
      </w:r>
      <w:bookmarkEnd w:id="3"/>
    </w:p>
    <w:p w14:paraId="566641C0" w14:textId="77777777" w:rsidR="004420CE" w:rsidRDefault="004420CE" w:rsidP="004420C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84697309"/>
      <w:r>
        <w:t>R2-1705176, SI Update Procedure, Huawei, HiSilicon, 3GPP TSG-RAN WG2 NR #98, Hangzhou, P.R. of China, 15</w:t>
      </w:r>
      <w:r w:rsidRPr="00360E2A">
        <w:rPr>
          <w:vertAlign w:val="superscript"/>
        </w:rPr>
        <w:t>th</w:t>
      </w:r>
      <w:r>
        <w:t xml:space="preserve"> – 19</w:t>
      </w:r>
      <w:r w:rsidRPr="00360E2A">
        <w:rPr>
          <w:vertAlign w:val="superscript"/>
        </w:rPr>
        <w:t>th</w:t>
      </w:r>
      <w:r>
        <w:t xml:space="preserve"> May 2017.</w:t>
      </w:r>
      <w:bookmarkEnd w:id="4"/>
    </w:p>
    <w:p w14:paraId="76F64F51" w14:textId="39BD9A90" w:rsidR="00DD638E" w:rsidRDefault="00DD638E" w:rsidP="00DD638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R2-1704391, Change of System Information in NR, Ericsson, 3GPP TSG-RAN WG2 NR #98, Hangzhou, P.R. of China, 15</w:t>
      </w:r>
      <w:r w:rsidRPr="00360E2A">
        <w:rPr>
          <w:vertAlign w:val="superscript"/>
        </w:rPr>
        <w:t>th</w:t>
      </w:r>
      <w:r>
        <w:t xml:space="preserve"> – 19</w:t>
      </w:r>
      <w:r w:rsidRPr="00360E2A">
        <w:rPr>
          <w:vertAlign w:val="superscript"/>
        </w:rPr>
        <w:t>th</w:t>
      </w:r>
      <w:r>
        <w:t xml:space="preserve"> May 2017.</w:t>
      </w:r>
    </w:p>
    <w:p w14:paraId="39DF4AA6" w14:textId="69D63210" w:rsidR="00505FF6" w:rsidRDefault="00505FF6" w:rsidP="00505FF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R2-1704453, SI update behaviour in NR, Samsung Research America, 3GPP TSG-RAN WG2 NR #98, Hangzhou, P.R. of China, 15</w:t>
      </w:r>
      <w:r w:rsidRPr="00360E2A">
        <w:rPr>
          <w:vertAlign w:val="superscript"/>
        </w:rPr>
        <w:t>th</w:t>
      </w:r>
      <w:r>
        <w:t xml:space="preserve"> – 19</w:t>
      </w:r>
      <w:r w:rsidRPr="00360E2A">
        <w:rPr>
          <w:vertAlign w:val="superscript"/>
        </w:rPr>
        <w:t>th</w:t>
      </w:r>
      <w:r>
        <w:t xml:space="preserve"> May 2017.</w:t>
      </w:r>
    </w:p>
    <w:p w14:paraId="4A4A06BA" w14:textId="14F0DA60" w:rsidR="00DD638E" w:rsidRDefault="00DD638E" w:rsidP="00DD638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R2-1704311, Considerations on System Information Modification and Notification, Spreadtrum Communications, 3GPP TSG-RAN WG2 NR #98, Hangzhou, P.R. of China, 15</w:t>
      </w:r>
      <w:r w:rsidRPr="00360E2A">
        <w:rPr>
          <w:vertAlign w:val="superscript"/>
        </w:rPr>
        <w:t>th</w:t>
      </w:r>
      <w:r>
        <w:t xml:space="preserve"> – 19</w:t>
      </w:r>
      <w:r w:rsidRPr="00360E2A">
        <w:rPr>
          <w:vertAlign w:val="superscript"/>
        </w:rPr>
        <w:t>th</w:t>
      </w:r>
      <w:r>
        <w:t xml:space="preserve"> May 2017.</w:t>
      </w:r>
    </w:p>
    <w:p w14:paraId="5524F183" w14:textId="3E358127" w:rsidR="00CD4C7B" w:rsidRDefault="004F5B1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484697313"/>
      <w:r>
        <w:t xml:space="preserve">R2-1704582, SI Change Notification, </w:t>
      </w:r>
      <w:r w:rsidR="005777F4">
        <w:t>Vivo, 3GPP TSG-RAN WG2 NR #98, Hangzhou, P.R. of China, 15</w:t>
      </w:r>
      <w:r w:rsidR="005777F4" w:rsidRPr="00360E2A">
        <w:rPr>
          <w:vertAlign w:val="superscript"/>
        </w:rPr>
        <w:t>th</w:t>
      </w:r>
      <w:r w:rsidR="005777F4">
        <w:t xml:space="preserve"> – 19</w:t>
      </w:r>
      <w:r w:rsidR="005777F4" w:rsidRPr="00360E2A">
        <w:rPr>
          <w:vertAlign w:val="superscript"/>
        </w:rPr>
        <w:t>th</w:t>
      </w:r>
      <w:r w:rsidR="005777F4">
        <w:t xml:space="preserve"> May 2017.</w:t>
      </w:r>
      <w:bookmarkEnd w:id="5"/>
    </w:p>
    <w:p w14:paraId="25A87ADA" w14:textId="68374A7A" w:rsidR="00E54171" w:rsidRPr="006E13D1" w:rsidRDefault="00E5417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484697792"/>
      <w:r>
        <w:t>TS 36.331, Radio Resource Control</w:t>
      </w:r>
      <w:bookmarkEnd w:id="6"/>
      <w:r w:rsidR="008E7F0E">
        <w:t>, Protocol specification</w:t>
      </w:r>
      <w:r>
        <w:t xml:space="preserve"> </w:t>
      </w: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265A5" w14:textId="77777777" w:rsidR="00D54DEF" w:rsidRDefault="00D54DEF">
      <w:r>
        <w:separator/>
      </w:r>
    </w:p>
  </w:endnote>
  <w:endnote w:type="continuationSeparator" w:id="0">
    <w:p w14:paraId="6598D02C" w14:textId="77777777" w:rsidR="00D54DEF" w:rsidRDefault="00D5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2C447" w14:textId="77777777" w:rsidR="00D54DEF" w:rsidRDefault="00D54DEF">
      <w:r>
        <w:separator/>
      </w:r>
    </w:p>
  </w:footnote>
  <w:footnote w:type="continuationSeparator" w:id="0">
    <w:p w14:paraId="262F75F7" w14:textId="77777777" w:rsidR="00D54DEF" w:rsidRDefault="00D54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7475A"/>
    <w:multiLevelType w:val="hybridMultilevel"/>
    <w:tmpl w:val="00B8E150"/>
    <w:lvl w:ilvl="0" w:tplc="0407000F">
      <w:start w:val="1"/>
      <w:numFmt w:val="decimal"/>
      <w:lvlText w:val="%1."/>
      <w:lvlJc w:val="left"/>
      <w:pPr>
        <w:ind w:left="774" w:hanging="360"/>
      </w:pPr>
    </w:lvl>
    <w:lvl w:ilvl="1" w:tplc="04070019" w:tentative="1">
      <w:start w:val="1"/>
      <w:numFmt w:val="lowerLetter"/>
      <w:lvlText w:val="%2."/>
      <w:lvlJc w:val="left"/>
      <w:pPr>
        <w:ind w:left="1494" w:hanging="360"/>
      </w:pPr>
    </w:lvl>
    <w:lvl w:ilvl="2" w:tplc="0407001B" w:tentative="1">
      <w:start w:val="1"/>
      <w:numFmt w:val="lowerRoman"/>
      <w:lvlText w:val="%3."/>
      <w:lvlJc w:val="right"/>
      <w:pPr>
        <w:ind w:left="2214" w:hanging="180"/>
      </w:pPr>
    </w:lvl>
    <w:lvl w:ilvl="3" w:tplc="0407000F" w:tentative="1">
      <w:start w:val="1"/>
      <w:numFmt w:val="decimal"/>
      <w:lvlText w:val="%4."/>
      <w:lvlJc w:val="left"/>
      <w:pPr>
        <w:ind w:left="2934" w:hanging="360"/>
      </w:pPr>
    </w:lvl>
    <w:lvl w:ilvl="4" w:tplc="04070019" w:tentative="1">
      <w:start w:val="1"/>
      <w:numFmt w:val="lowerLetter"/>
      <w:lvlText w:val="%5."/>
      <w:lvlJc w:val="left"/>
      <w:pPr>
        <w:ind w:left="3654" w:hanging="360"/>
      </w:pPr>
    </w:lvl>
    <w:lvl w:ilvl="5" w:tplc="0407001B" w:tentative="1">
      <w:start w:val="1"/>
      <w:numFmt w:val="lowerRoman"/>
      <w:lvlText w:val="%6."/>
      <w:lvlJc w:val="right"/>
      <w:pPr>
        <w:ind w:left="4374" w:hanging="180"/>
      </w:pPr>
    </w:lvl>
    <w:lvl w:ilvl="6" w:tplc="0407000F" w:tentative="1">
      <w:start w:val="1"/>
      <w:numFmt w:val="decimal"/>
      <w:lvlText w:val="%7."/>
      <w:lvlJc w:val="left"/>
      <w:pPr>
        <w:ind w:left="5094" w:hanging="360"/>
      </w:pPr>
    </w:lvl>
    <w:lvl w:ilvl="7" w:tplc="04070019" w:tentative="1">
      <w:start w:val="1"/>
      <w:numFmt w:val="lowerLetter"/>
      <w:lvlText w:val="%8."/>
      <w:lvlJc w:val="left"/>
      <w:pPr>
        <w:ind w:left="5814" w:hanging="360"/>
      </w:pPr>
    </w:lvl>
    <w:lvl w:ilvl="8" w:tplc="040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0D314B6"/>
    <w:multiLevelType w:val="hybridMultilevel"/>
    <w:tmpl w:val="07AEF442"/>
    <w:lvl w:ilvl="0" w:tplc="D9402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964A4"/>
    <w:multiLevelType w:val="hybridMultilevel"/>
    <w:tmpl w:val="BCEC27C8"/>
    <w:lvl w:ilvl="0" w:tplc="D382CC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DE2"/>
    <w:rsid w:val="0003149E"/>
    <w:rsid w:val="00033397"/>
    <w:rsid w:val="00034C8F"/>
    <w:rsid w:val="000365EE"/>
    <w:rsid w:val="00040095"/>
    <w:rsid w:val="000546E3"/>
    <w:rsid w:val="00060883"/>
    <w:rsid w:val="00080512"/>
    <w:rsid w:val="00090468"/>
    <w:rsid w:val="00092FF4"/>
    <w:rsid w:val="0009516F"/>
    <w:rsid w:val="000A0C71"/>
    <w:rsid w:val="000A6C23"/>
    <w:rsid w:val="000B1517"/>
    <w:rsid w:val="000B7BCF"/>
    <w:rsid w:val="000C522B"/>
    <w:rsid w:val="000D58AB"/>
    <w:rsid w:val="000E1D3F"/>
    <w:rsid w:val="000E6378"/>
    <w:rsid w:val="000F1A58"/>
    <w:rsid w:val="000F2CF9"/>
    <w:rsid w:val="000F4FEB"/>
    <w:rsid w:val="000F50F2"/>
    <w:rsid w:val="000F58F7"/>
    <w:rsid w:val="00110451"/>
    <w:rsid w:val="00112F1A"/>
    <w:rsid w:val="00113766"/>
    <w:rsid w:val="00117D9F"/>
    <w:rsid w:val="00125891"/>
    <w:rsid w:val="00144308"/>
    <w:rsid w:val="00145075"/>
    <w:rsid w:val="00150512"/>
    <w:rsid w:val="00152F57"/>
    <w:rsid w:val="001534E7"/>
    <w:rsid w:val="00165F15"/>
    <w:rsid w:val="00171177"/>
    <w:rsid w:val="0017258E"/>
    <w:rsid w:val="001741A0"/>
    <w:rsid w:val="001776A1"/>
    <w:rsid w:val="00194CD0"/>
    <w:rsid w:val="001A4DD7"/>
    <w:rsid w:val="001B4853"/>
    <w:rsid w:val="001B49C9"/>
    <w:rsid w:val="001C39AF"/>
    <w:rsid w:val="001D40C6"/>
    <w:rsid w:val="001E005F"/>
    <w:rsid w:val="001F168B"/>
    <w:rsid w:val="001F3244"/>
    <w:rsid w:val="001F7831"/>
    <w:rsid w:val="00201B5C"/>
    <w:rsid w:val="00204045"/>
    <w:rsid w:val="002075B9"/>
    <w:rsid w:val="00217CB3"/>
    <w:rsid w:val="0022606D"/>
    <w:rsid w:val="0024391D"/>
    <w:rsid w:val="00244211"/>
    <w:rsid w:val="002547C7"/>
    <w:rsid w:val="00261665"/>
    <w:rsid w:val="00263465"/>
    <w:rsid w:val="002705CD"/>
    <w:rsid w:val="002747EC"/>
    <w:rsid w:val="002855BF"/>
    <w:rsid w:val="00291577"/>
    <w:rsid w:val="002B3F03"/>
    <w:rsid w:val="002C2972"/>
    <w:rsid w:val="002D53DA"/>
    <w:rsid w:val="002D7AB6"/>
    <w:rsid w:val="002E6F4B"/>
    <w:rsid w:val="002F0D22"/>
    <w:rsid w:val="00314B4B"/>
    <w:rsid w:val="003172DC"/>
    <w:rsid w:val="00326069"/>
    <w:rsid w:val="003401F5"/>
    <w:rsid w:val="00345A41"/>
    <w:rsid w:val="003470BF"/>
    <w:rsid w:val="003478E2"/>
    <w:rsid w:val="00353141"/>
    <w:rsid w:val="0035462D"/>
    <w:rsid w:val="00355D18"/>
    <w:rsid w:val="003714AF"/>
    <w:rsid w:val="00394BF5"/>
    <w:rsid w:val="00395CCB"/>
    <w:rsid w:val="00396993"/>
    <w:rsid w:val="00397596"/>
    <w:rsid w:val="003A72DE"/>
    <w:rsid w:val="003B4037"/>
    <w:rsid w:val="003B40AD"/>
    <w:rsid w:val="003C4630"/>
    <w:rsid w:val="003C4E37"/>
    <w:rsid w:val="003D0826"/>
    <w:rsid w:val="003D0934"/>
    <w:rsid w:val="003D26AC"/>
    <w:rsid w:val="003E10D8"/>
    <w:rsid w:val="003E16BE"/>
    <w:rsid w:val="003F41A4"/>
    <w:rsid w:val="004006E8"/>
    <w:rsid w:val="00401855"/>
    <w:rsid w:val="00414CE4"/>
    <w:rsid w:val="00441A68"/>
    <w:rsid w:val="004420CE"/>
    <w:rsid w:val="00450AAA"/>
    <w:rsid w:val="00455862"/>
    <w:rsid w:val="00460207"/>
    <w:rsid w:val="004720CA"/>
    <w:rsid w:val="00477455"/>
    <w:rsid w:val="00487CE4"/>
    <w:rsid w:val="004B38D8"/>
    <w:rsid w:val="004B5DD0"/>
    <w:rsid w:val="004C010A"/>
    <w:rsid w:val="004C5256"/>
    <w:rsid w:val="004D224B"/>
    <w:rsid w:val="004D27F1"/>
    <w:rsid w:val="004D3578"/>
    <w:rsid w:val="004D3611"/>
    <w:rsid w:val="004D380D"/>
    <w:rsid w:val="004D7537"/>
    <w:rsid w:val="004E213A"/>
    <w:rsid w:val="004F5B11"/>
    <w:rsid w:val="00503171"/>
    <w:rsid w:val="00505FF6"/>
    <w:rsid w:val="00506C28"/>
    <w:rsid w:val="00507DD6"/>
    <w:rsid w:val="00511FCE"/>
    <w:rsid w:val="00514B3E"/>
    <w:rsid w:val="0051647E"/>
    <w:rsid w:val="00521385"/>
    <w:rsid w:val="00526F8E"/>
    <w:rsid w:val="00534DA0"/>
    <w:rsid w:val="0053570B"/>
    <w:rsid w:val="00540FB1"/>
    <w:rsid w:val="00543E6C"/>
    <w:rsid w:val="005441BB"/>
    <w:rsid w:val="005522BB"/>
    <w:rsid w:val="00565087"/>
    <w:rsid w:val="0056573F"/>
    <w:rsid w:val="005760E4"/>
    <w:rsid w:val="005777F4"/>
    <w:rsid w:val="00581B34"/>
    <w:rsid w:val="00585D95"/>
    <w:rsid w:val="005A5F48"/>
    <w:rsid w:val="005C204F"/>
    <w:rsid w:val="005E1707"/>
    <w:rsid w:val="00604FC7"/>
    <w:rsid w:val="00611566"/>
    <w:rsid w:val="00615B6A"/>
    <w:rsid w:val="00630CC1"/>
    <w:rsid w:val="00637104"/>
    <w:rsid w:val="00646D99"/>
    <w:rsid w:val="0064749F"/>
    <w:rsid w:val="006521CC"/>
    <w:rsid w:val="00653517"/>
    <w:rsid w:val="006558AC"/>
    <w:rsid w:val="00656910"/>
    <w:rsid w:val="006605B5"/>
    <w:rsid w:val="006721E6"/>
    <w:rsid w:val="00681DCC"/>
    <w:rsid w:val="0068781E"/>
    <w:rsid w:val="006A1F80"/>
    <w:rsid w:val="006A2EDA"/>
    <w:rsid w:val="006B3ED6"/>
    <w:rsid w:val="006B7E2C"/>
    <w:rsid w:val="006C66D8"/>
    <w:rsid w:val="006D1E24"/>
    <w:rsid w:val="006E0303"/>
    <w:rsid w:val="006E1417"/>
    <w:rsid w:val="006F0BB1"/>
    <w:rsid w:val="006F6A2C"/>
    <w:rsid w:val="00704333"/>
    <w:rsid w:val="00710201"/>
    <w:rsid w:val="00714A90"/>
    <w:rsid w:val="00734A5B"/>
    <w:rsid w:val="0073632B"/>
    <w:rsid w:val="00744E76"/>
    <w:rsid w:val="00745F0F"/>
    <w:rsid w:val="00747132"/>
    <w:rsid w:val="00757D40"/>
    <w:rsid w:val="00766915"/>
    <w:rsid w:val="00773C7A"/>
    <w:rsid w:val="00781F0F"/>
    <w:rsid w:val="0078727C"/>
    <w:rsid w:val="0079049D"/>
    <w:rsid w:val="007A0E81"/>
    <w:rsid w:val="007A5AF5"/>
    <w:rsid w:val="007B04BA"/>
    <w:rsid w:val="007B18D8"/>
    <w:rsid w:val="007B42B5"/>
    <w:rsid w:val="007B5DFE"/>
    <w:rsid w:val="007C095F"/>
    <w:rsid w:val="007D01DE"/>
    <w:rsid w:val="007D039D"/>
    <w:rsid w:val="007D1DD0"/>
    <w:rsid w:val="008028A4"/>
    <w:rsid w:val="00802965"/>
    <w:rsid w:val="00813245"/>
    <w:rsid w:val="0081534B"/>
    <w:rsid w:val="0086412C"/>
    <w:rsid w:val="00871576"/>
    <w:rsid w:val="00871B06"/>
    <w:rsid w:val="00875624"/>
    <w:rsid w:val="008768CA"/>
    <w:rsid w:val="00877A12"/>
    <w:rsid w:val="00877EF9"/>
    <w:rsid w:val="00880559"/>
    <w:rsid w:val="008A0296"/>
    <w:rsid w:val="008A6757"/>
    <w:rsid w:val="008B324E"/>
    <w:rsid w:val="008B4F9B"/>
    <w:rsid w:val="008B5306"/>
    <w:rsid w:val="008B6CEA"/>
    <w:rsid w:val="008C5418"/>
    <w:rsid w:val="008D3812"/>
    <w:rsid w:val="008D59B1"/>
    <w:rsid w:val="008E6C2E"/>
    <w:rsid w:val="008E78A2"/>
    <w:rsid w:val="008E7F0E"/>
    <w:rsid w:val="0090271F"/>
    <w:rsid w:val="00902DB9"/>
    <w:rsid w:val="0090466A"/>
    <w:rsid w:val="00912968"/>
    <w:rsid w:val="00912F06"/>
    <w:rsid w:val="009174A6"/>
    <w:rsid w:val="0093224F"/>
    <w:rsid w:val="00936071"/>
    <w:rsid w:val="00940212"/>
    <w:rsid w:val="00942EC2"/>
    <w:rsid w:val="00961B32"/>
    <w:rsid w:val="00970DB3"/>
    <w:rsid w:val="00972990"/>
    <w:rsid w:val="00974BB0"/>
    <w:rsid w:val="00980B20"/>
    <w:rsid w:val="00991068"/>
    <w:rsid w:val="009A0AF3"/>
    <w:rsid w:val="009A115A"/>
    <w:rsid w:val="009A1792"/>
    <w:rsid w:val="009A7080"/>
    <w:rsid w:val="009B07CD"/>
    <w:rsid w:val="009B697B"/>
    <w:rsid w:val="009C139F"/>
    <w:rsid w:val="009C19E9"/>
    <w:rsid w:val="009C62D8"/>
    <w:rsid w:val="009C726C"/>
    <w:rsid w:val="009C73E8"/>
    <w:rsid w:val="009D26A9"/>
    <w:rsid w:val="009F4F77"/>
    <w:rsid w:val="00A07D28"/>
    <w:rsid w:val="00A10F02"/>
    <w:rsid w:val="00A11C6C"/>
    <w:rsid w:val="00A204CA"/>
    <w:rsid w:val="00A22282"/>
    <w:rsid w:val="00A225CD"/>
    <w:rsid w:val="00A231E7"/>
    <w:rsid w:val="00A32E97"/>
    <w:rsid w:val="00A51EBB"/>
    <w:rsid w:val="00A53724"/>
    <w:rsid w:val="00A76B05"/>
    <w:rsid w:val="00A82346"/>
    <w:rsid w:val="00A9127A"/>
    <w:rsid w:val="00A91A49"/>
    <w:rsid w:val="00A9671C"/>
    <w:rsid w:val="00AA1553"/>
    <w:rsid w:val="00AA47AB"/>
    <w:rsid w:val="00AA547B"/>
    <w:rsid w:val="00AC069C"/>
    <w:rsid w:val="00AC0C17"/>
    <w:rsid w:val="00AC1446"/>
    <w:rsid w:val="00AD1091"/>
    <w:rsid w:val="00AD54FB"/>
    <w:rsid w:val="00AD7ECC"/>
    <w:rsid w:val="00AE0403"/>
    <w:rsid w:val="00AE112A"/>
    <w:rsid w:val="00AE3BD3"/>
    <w:rsid w:val="00AE47AF"/>
    <w:rsid w:val="00AF5769"/>
    <w:rsid w:val="00B02DCE"/>
    <w:rsid w:val="00B06055"/>
    <w:rsid w:val="00B15449"/>
    <w:rsid w:val="00B2111B"/>
    <w:rsid w:val="00B4282B"/>
    <w:rsid w:val="00B47FD1"/>
    <w:rsid w:val="00B516BB"/>
    <w:rsid w:val="00B61B00"/>
    <w:rsid w:val="00B6417B"/>
    <w:rsid w:val="00B647EE"/>
    <w:rsid w:val="00B755A2"/>
    <w:rsid w:val="00B86358"/>
    <w:rsid w:val="00B90810"/>
    <w:rsid w:val="00B909E3"/>
    <w:rsid w:val="00B93259"/>
    <w:rsid w:val="00B950DF"/>
    <w:rsid w:val="00BA114D"/>
    <w:rsid w:val="00BA1ABD"/>
    <w:rsid w:val="00BB44EC"/>
    <w:rsid w:val="00BB5CC6"/>
    <w:rsid w:val="00BD1AD3"/>
    <w:rsid w:val="00BE2665"/>
    <w:rsid w:val="00C032EA"/>
    <w:rsid w:val="00C049E3"/>
    <w:rsid w:val="00C12B51"/>
    <w:rsid w:val="00C211B2"/>
    <w:rsid w:val="00C24650"/>
    <w:rsid w:val="00C33079"/>
    <w:rsid w:val="00C34823"/>
    <w:rsid w:val="00C37DD0"/>
    <w:rsid w:val="00C50066"/>
    <w:rsid w:val="00C54B14"/>
    <w:rsid w:val="00C56C20"/>
    <w:rsid w:val="00C62038"/>
    <w:rsid w:val="00C6460E"/>
    <w:rsid w:val="00C70985"/>
    <w:rsid w:val="00C72CF7"/>
    <w:rsid w:val="00C7327C"/>
    <w:rsid w:val="00C76A63"/>
    <w:rsid w:val="00C83A13"/>
    <w:rsid w:val="00C86A49"/>
    <w:rsid w:val="00C9068C"/>
    <w:rsid w:val="00C92967"/>
    <w:rsid w:val="00CA3D0C"/>
    <w:rsid w:val="00CA3E8C"/>
    <w:rsid w:val="00CA654B"/>
    <w:rsid w:val="00CD4C7B"/>
    <w:rsid w:val="00CD57E7"/>
    <w:rsid w:val="00CD689D"/>
    <w:rsid w:val="00CE72DA"/>
    <w:rsid w:val="00CE7867"/>
    <w:rsid w:val="00D04054"/>
    <w:rsid w:val="00D04F90"/>
    <w:rsid w:val="00D0532B"/>
    <w:rsid w:val="00D23C0B"/>
    <w:rsid w:val="00D24BCC"/>
    <w:rsid w:val="00D423D6"/>
    <w:rsid w:val="00D506EE"/>
    <w:rsid w:val="00D54DEF"/>
    <w:rsid w:val="00D57C01"/>
    <w:rsid w:val="00D72DD9"/>
    <w:rsid w:val="00D738D6"/>
    <w:rsid w:val="00D80795"/>
    <w:rsid w:val="00D854BE"/>
    <w:rsid w:val="00D87E00"/>
    <w:rsid w:val="00D9134D"/>
    <w:rsid w:val="00D96D11"/>
    <w:rsid w:val="00D96EE5"/>
    <w:rsid w:val="00DA1624"/>
    <w:rsid w:val="00DA7A03"/>
    <w:rsid w:val="00DB1818"/>
    <w:rsid w:val="00DC309B"/>
    <w:rsid w:val="00DC4073"/>
    <w:rsid w:val="00DC4DA2"/>
    <w:rsid w:val="00DC5FCB"/>
    <w:rsid w:val="00DC6F28"/>
    <w:rsid w:val="00DD2A07"/>
    <w:rsid w:val="00DD638E"/>
    <w:rsid w:val="00DE4510"/>
    <w:rsid w:val="00E01161"/>
    <w:rsid w:val="00E03975"/>
    <w:rsid w:val="00E04356"/>
    <w:rsid w:val="00E12242"/>
    <w:rsid w:val="00E12CD1"/>
    <w:rsid w:val="00E149D0"/>
    <w:rsid w:val="00E23AAC"/>
    <w:rsid w:val="00E45C07"/>
    <w:rsid w:val="00E54171"/>
    <w:rsid w:val="00E5549D"/>
    <w:rsid w:val="00E62835"/>
    <w:rsid w:val="00E76500"/>
    <w:rsid w:val="00E77645"/>
    <w:rsid w:val="00E83697"/>
    <w:rsid w:val="00E86AB5"/>
    <w:rsid w:val="00E9448B"/>
    <w:rsid w:val="00E947E5"/>
    <w:rsid w:val="00EA627C"/>
    <w:rsid w:val="00EC409A"/>
    <w:rsid w:val="00EC4A25"/>
    <w:rsid w:val="00EC61D9"/>
    <w:rsid w:val="00EC6B20"/>
    <w:rsid w:val="00ED0FD9"/>
    <w:rsid w:val="00ED27F6"/>
    <w:rsid w:val="00EE3A52"/>
    <w:rsid w:val="00EE5EC0"/>
    <w:rsid w:val="00EF5E67"/>
    <w:rsid w:val="00F025A2"/>
    <w:rsid w:val="00F05431"/>
    <w:rsid w:val="00F07388"/>
    <w:rsid w:val="00F2026E"/>
    <w:rsid w:val="00F21BD5"/>
    <w:rsid w:val="00F2210A"/>
    <w:rsid w:val="00F31092"/>
    <w:rsid w:val="00F3308E"/>
    <w:rsid w:val="00F37743"/>
    <w:rsid w:val="00F411E0"/>
    <w:rsid w:val="00F507A4"/>
    <w:rsid w:val="00F509E2"/>
    <w:rsid w:val="00F51CFD"/>
    <w:rsid w:val="00F54A3D"/>
    <w:rsid w:val="00F54CB0"/>
    <w:rsid w:val="00F57802"/>
    <w:rsid w:val="00F653B8"/>
    <w:rsid w:val="00F6553D"/>
    <w:rsid w:val="00F71B89"/>
    <w:rsid w:val="00F7353C"/>
    <w:rsid w:val="00F76F8F"/>
    <w:rsid w:val="00F83318"/>
    <w:rsid w:val="00F85281"/>
    <w:rsid w:val="00FA1266"/>
    <w:rsid w:val="00FB36FA"/>
    <w:rsid w:val="00FB3A85"/>
    <w:rsid w:val="00FB7F50"/>
    <w:rsid w:val="00FC1192"/>
    <w:rsid w:val="00FD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29157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91577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EE3A52"/>
    <w:pPr>
      <w:ind w:left="720"/>
      <w:contextualSpacing/>
    </w:pPr>
  </w:style>
  <w:style w:type="character" w:styleId="CommentReference">
    <w:name w:val="annotation reference"/>
    <w:basedOn w:val="DefaultParagraphFont"/>
    <w:rsid w:val="008D59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9B1"/>
  </w:style>
  <w:style w:type="character" w:customStyle="1" w:styleId="CommentTextChar">
    <w:name w:val="Comment Text Char"/>
    <w:basedOn w:val="DefaultParagraphFont"/>
    <w:link w:val="CommentText"/>
    <w:rsid w:val="008D59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D5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9B1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8D59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D59B1"/>
    <w:rPr>
      <w:rFonts w:ascii="Segoe UI" w:hAnsi="Segoe UI" w:cs="Segoe UI"/>
      <w:sz w:val="18"/>
      <w:szCs w:val="18"/>
      <w:lang w:eastAsia="en-US"/>
    </w:rPr>
  </w:style>
  <w:style w:type="character" w:customStyle="1" w:styleId="TALCar">
    <w:name w:val="TAL Car"/>
    <w:link w:val="TAL"/>
    <w:rsid w:val="009A1792"/>
    <w:rPr>
      <w:rFonts w:ascii="Arial" w:hAnsi="Arial"/>
      <w:sz w:val="18"/>
      <w:lang w:eastAsia="en-US"/>
    </w:rPr>
  </w:style>
  <w:style w:type="character" w:customStyle="1" w:styleId="B1Char1">
    <w:name w:val="B1 Char1"/>
    <w:link w:val="B1"/>
    <w:rsid w:val="009A17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SP-5AIRPNAIUNRU-859666464-454</_dlc_DocId>
    <_dlc_DocIdUrl xmlns="71c5aaf6-e6ce-465b-b873-5148d2a4c105">
      <Url>https://nokia.sharepoint.com/sites/c5g/e2earch/_layouts/15/DocIdRedir.aspx?ID=SP-5AIRPNAIUNRU-859666464-454</Url>
      <Description>SP-5AIRPNAIUNRU-859666464-454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9D2A3-068F-4C79-AE74-34159F841C1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11E1E8C-95D0-4835-A211-13E0C974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717662-BFA3-45C5-AE4C-5C3C93877B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431C4B-7CED-463F-87DF-45DFE4FE7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417713-D83F-4B92-911C-2F06688D9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74</TotalTime>
  <Pages>3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8209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Awada, Ahmad (Nokia - DE/Munich)</dc:creator>
  <cp:lastModifiedBy>Nokia</cp:lastModifiedBy>
  <cp:revision>67</cp:revision>
  <dcterms:created xsi:type="dcterms:W3CDTF">2017-08-10T07:51:00Z</dcterms:created>
  <dcterms:modified xsi:type="dcterms:W3CDTF">2017-09-29T01:39:00Z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5d32fd14-d9eb-4870-be1f-2c4a19c90f5c</vt:lpwstr>
  </property>
</Properties>
</file>